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31B" w:rsidRDefault="00D9531B" w:rsidP="00D37B4C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Додаток 2</w:t>
      </w:r>
    </w:p>
    <w:p w:rsidR="00D9531B" w:rsidRDefault="00D9531B" w:rsidP="00D37B4C">
      <w:pPr>
        <w:tabs>
          <w:tab w:val="left" w:pos="7935"/>
        </w:tabs>
        <w:ind w:right="-36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>До рішення виконкому</w:t>
      </w:r>
    </w:p>
    <w:p w:rsidR="00D9531B" w:rsidRPr="00D37B4C" w:rsidRDefault="00D9531B" w:rsidP="00D37B4C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 03.02.2021 №</w:t>
      </w:r>
    </w:p>
    <w:p w:rsidR="00D9531B" w:rsidRPr="00D37B4C" w:rsidRDefault="00D9531B" w:rsidP="00D37B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80"/>
        </w:tabs>
        <w:rPr>
          <w:sz w:val="20"/>
          <w:szCs w:val="20"/>
          <w:lang w:val="uk-UA"/>
        </w:rPr>
      </w:pPr>
      <w:r w:rsidRPr="00736783">
        <w:rPr>
          <w:sz w:val="28"/>
          <w:szCs w:val="28"/>
          <w:lang w:val="uk-UA"/>
        </w:rPr>
        <w:t>Погоджено</w:t>
      </w:r>
      <w:r w:rsidRPr="0073678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:</w:t>
      </w:r>
      <w:r w:rsidRPr="00736783">
        <w:rPr>
          <w:sz w:val="28"/>
          <w:szCs w:val="28"/>
          <w:lang w:val="uk-UA"/>
        </w:rPr>
        <w:tab/>
      </w:r>
      <w:r w:rsidRPr="00736783">
        <w:rPr>
          <w:sz w:val="28"/>
          <w:szCs w:val="28"/>
          <w:lang w:val="uk-UA"/>
        </w:rPr>
        <w:tab/>
      </w:r>
      <w:r w:rsidRPr="00736783">
        <w:rPr>
          <w:sz w:val="28"/>
          <w:szCs w:val="28"/>
          <w:lang w:val="uk-UA"/>
        </w:rPr>
        <w:tab/>
      </w:r>
      <w:r w:rsidRPr="0073678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</w:t>
      </w:r>
      <w:r w:rsidRPr="00736783">
        <w:rPr>
          <w:sz w:val="28"/>
          <w:szCs w:val="28"/>
          <w:lang w:val="uk-UA"/>
        </w:rPr>
        <w:t>Затвер</w:t>
      </w:r>
      <w:r>
        <w:rPr>
          <w:sz w:val="28"/>
          <w:szCs w:val="28"/>
          <w:lang w:val="uk-UA"/>
        </w:rPr>
        <w:t>джено:</w:t>
      </w:r>
    </w:p>
    <w:p w:rsidR="00D9531B" w:rsidRPr="00736783" w:rsidRDefault="00D9531B" w:rsidP="000D6863">
      <w:pPr>
        <w:rPr>
          <w:sz w:val="28"/>
          <w:szCs w:val="28"/>
          <w:lang w:val="uk-UA"/>
        </w:rPr>
      </w:pPr>
      <w:r w:rsidRPr="00736783">
        <w:rPr>
          <w:sz w:val="28"/>
          <w:szCs w:val="28"/>
          <w:lang w:val="uk-UA"/>
        </w:rPr>
        <w:t>Директор ТОВ «М+М»</w:t>
      </w:r>
      <w:r w:rsidRPr="00736783">
        <w:rPr>
          <w:sz w:val="28"/>
          <w:szCs w:val="28"/>
          <w:lang w:val="uk-UA"/>
        </w:rPr>
        <w:tab/>
      </w:r>
      <w:r w:rsidRPr="00736783">
        <w:rPr>
          <w:sz w:val="28"/>
          <w:szCs w:val="28"/>
          <w:lang w:val="uk-UA"/>
        </w:rPr>
        <w:tab/>
      </w:r>
      <w:r w:rsidRPr="00736783">
        <w:rPr>
          <w:sz w:val="28"/>
          <w:szCs w:val="28"/>
          <w:lang w:val="uk-UA"/>
        </w:rPr>
        <w:tab/>
      </w:r>
      <w:r w:rsidRPr="00736783">
        <w:rPr>
          <w:sz w:val="28"/>
          <w:szCs w:val="28"/>
          <w:lang w:val="uk-UA"/>
        </w:rPr>
        <w:tab/>
        <w:t xml:space="preserve">Міський голова </w:t>
      </w:r>
    </w:p>
    <w:p w:rsidR="00D9531B" w:rsidRPr="00736783" w:rsidRDefault="00D9531B" w:rsidP="000D6863">
      <w:pPr>
        <w:rPr>
          <w:sz w:val="28"/>
          <w:szCs w:val="28"/>
          <w:lang w:val="uk-UA"/>
        </w:rPr>
      </w:pPr>
      <w:r w:rsidRPr="00736783">
        <w:rPr>
          <w:sz w:val="28"/>
          <w:szCs w:val="28"/>
          <w:lang w:val="uk-UA"/>
        </w:rPr>
        <w:tab/>
      </w:r>
    </w:p>
    <w:p w:rsidR="00D9531B" w:rsidRPr="00736783" w:rsidRDefault="00D9531B" w:rsidP="000D68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 Є.С.Маланчев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736783">
        <w:rPr>
          <w:sz w:val="28"/>
          <w:szCs w:val="28"/>
          <w:lang w:val="uk-UA"/>
        </w:rPr>
        <w:t>_________І.О.Ренькас</w:t>
      </w:r>
    </w:p>
    <w:p w:rsidR="00D9531B" w:rsidRPr="00736783" w:rsidRDefault="00D9531B" w:rsidP="000D6863">
      <w:pPr>
        <w:rPr>
          <w:sz w:val="28"/>
          <w:szCs w:val="28"/>
          <w:lang w:val="uk-UA"/>
        </w:rPr>
      </w:pPr>
    </w:p>
    <w:p w:rsidR="00D9531B" w:rsidRPr="00736783" w:rsidRDefault="00D9531B" w:rsidP="000D6863">
      <w:pPr>
        <w:rPr>
          <w:sz w:val="28"/>
          <w:szCs w:val="28"/>
          <w:lang w:val="uk-UA"/>
        </w:rPr>
      </w:pPr>
      <w:r w:rsidRPr="00736783">
        <w:rPr>
          <w:sz w:val="28"/>
          <w:szCs w:val="28"/>
          <w:lang w:val="uk-UA"/>
        </w:rPr>
        <w:t>«___» _________ 20</w:t>
      </w:r>
      <w:r>
        <w:rPr>
          <w:sz w:val="28"/>
          <w:szCs w:val="28"/>
          <w:lang w:val="uk-UA"/>
        </w:rPr>
        <w:t>__</w:t>
      </w:r>
      <w:r w:rsidRPr="00736783">
        <w:rPr>
          <w:sz w:val="28"/>
          <w:szCs w:val="28"/>
          <w:lang w:val="uk-UA"/>
        </w:rPr>
        <w:t>р.</w:t>
      </w:r>
      <w:r w:rsidRPr="0073678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«___»_______20__</w:t>
      </w:r>
      <w:r w:rsidRPr="00736783">
        <w:rPr>
          <w:sz w:val="28"/>
          <w:szCs w:val="28"/>
          <w:lang w:val="uk-UA"/>
        </w:rPr>
        <w:t>р.</w:t>
      </w:r>
      <w:r w:rsidRPr="00736783">
        <w:rPr>
          <w:b/>
          <w:sz w:val="28"/>
          <w:szCs w:val="28"/>
          <w:lang w:val="uk-UA"/>
        </w:rPr>
        <w:tab/>
      </w:r>
    </w:p>
    <w:p w:rsidR="00D9531B" w:rsidRDefault="00D9531B" w:rsidP="00463855">
      <w:pPr>
        <w:rPr>
          <w:sz w:val="28"/>
          <w:szCs w:val="28"/>
          <w:lang w:val="uk-UA"/>
        </w:rPr>
      </w:pPr>
    </w:p>
    <w:p w:rsidR="00D9531B" w:rsidRPr="00F7094A" w:rsidRDefault="00D9531B" w:rsidP="00463855">
      <w:pPr>
        <w:jc w:val="center"/>
        <w:rPr>
          <w:sz w:val="28"/>
          <w:szCs w:val="28"/>
          <w:lang w:val="uk-UA"/>
        </w:rPr>
      </w:pPr>
      <w:r w:rsidRPr="00F7094A">
        <w:rPr>
          <w:sz w:val="28"/>
          <w:szCs w:val="28"/>
          <w:lang w:val="uk-UA"/>
        </w:rPr>
        <w:t xml:space="preserve"> РОЗКЛАД</w:t>
      </w:r>
    </w:p>
    <w:p w:rsidR="00D9531B" w:rsidRDefault="00D9531B" w:rsidP="0034423C">
      <w:pPr>
        <w:ind w:right="-185"/>
        <w:rPr>
          <w:sz w:val="28"/>
          <w:szCs w:val="28"/>
          <w:lang w:val="uk-UA"/>
        </w:rPr>
      </w:pPr>
      <w:r w:rsidRPr="00F7094A">
        <w:rPr>
          <w:sz w:val="28"/>
          <w:szCs w:val="28"/>
          <w:lang w:val="uk-UA"/>
        </w:rPr>
        <w:t>руху автобусів на автобусному маршруті</w:t>
      </w:r>
      <w:r>
        <w:rPr>
          <w:sz w:val="28"/>
          <w:szCs w:val="28"/>
          <w:lang w:val="uk-UA"/>
        </w:rPr>
        <w:t xml:space="preserve"> загального користування по території Канівської міської територіальної громади «АС Канів – с. Лука» </w:t>
      </w:r>
    </w:p>
    <w:p w:rsidR="00D9531B" w:rsidRPr="00FF1E17" w:rsidRDefault="00D9531B" w:rsidP="00143B89">
      <w:pPr>
        <w:jc w:val="right"/>
        <w:rPr>
          <w:lang w:val="uk-UA"/>
        </w:rPr>
      </w:pPr>
      <w:r>
        <w:rPr>
          <w:lang w:val="uk-UA"/>
        </w:rPr>
        <w:t>(</w:t>
      </w:r>
      <w:r w:rsidRPr="00FF1E17">
        <w:rPr>
          <w:lang w:val="uk-UA"/>
        </w:rPr>
        <w:t>ч/з с.Пекарі, с.Хутір - Хмільна,</w:t>
      </w:r>
      <w:r>
        <w:rPr>
          <w:lang w:val="uk-UA"/>
        </w:rPr>
        <w:t xml:space="preserve"> </w:t>
      </w:r>
      <w:r w:rsidRPr="00FF1E17">
        <w:rPr>
          <w:lang w:val="uk-UA"/>
        </w:rPr>
        <w:t>с.Хмільна, с.Кононча, с.Гамарня, с.Бабичі,</w:t>
      </w:r>
      <w:r>
        <w:rPr>
          <w:lang w:val="uk-UA"/>
        </w:rPr>
        <w:t xml:space="preserve"> </w:t>
      </w:r>
      <w:r w:rsidRPr="00FF1E17">
        <w:rPr>
          <w:lang w:val="uk-UA"/>
        </w:rPr>
        <w:t>с.Межирич</w:t>
      </w:r>
      <w:r>
        <w:rPr>
          <w:lang w:val="uk-UA"/>
        </w:rPr>
        <w:t>)</w:t>
      </w:r>
    </w:p>
    <w:p w:rsidR="00D9531B" w:rsidRPr="00F7094A" w:rsidRDefault="00D9531B" w:rsidP="00463855">
      <w:pPr>
        <w:jc w:val="center"/>
        <w:rPr>
          <w:sz w:val="28"/>
          <w:szCs w:val="28"/>
          <w:lang w:val="uk-UA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0"/>
        <w:gridCol w:w="567"/>
        <w:gridCol w:w="1063"/>
        <w:gridCol w:w="1057"/>
        <w:gridCol w:w="2385"/>
        <w:gridCol w:w="1103"/>
        <w:gridCol w:w="1006"/>
        <w:gridCol w:w="567"/>
        <w:gridCol w:w="980"/>
      </w:tblGrid>
      <w:tr w:rsidR="00D9531B" w:rsidRPr="00520783" w:rsidTr="0031724A">
        <w:tc>
          <w:tcPr>
            <w:tcW w:w="2550" w:type="dxa"/>
            <w:gridSpan w:val="3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Рейс №</w:t>
            </w:r>
          </w:p>
        </w:tc>
        <w:tc>
          <w:tcPr>
            <w:tcW w:w="1057" w:type="dxa"/>
            <w:vMerge w:val="restart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відста-нь, км</w:t>
            </w:r>
          </w:p>
        </w:tc>
        <w:tc>
          <w:tcPr>
            <w:tcW w:w="2385" w:type="dxa"/>
            <w:vMerge w:val="restart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зупиночні пункти</w:t>
            </w:r>
          </w:p>
        </w:tc>
        <w:tc>
          <w:tcPr>
            <w:tcW w:w="1103" w:type="dxa"/>
            <w:vMerge w:val="restart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відста-нь, км</w:t>
            </w:r>
          </w:p>
        </w:tc>
        <w:tc>
          <w:tcPr>
            <w:tcW w:w="2553" w:type="dxa"/>
            <w:gridSpan w:val="3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Рейс №</w:t>
            </w:r>
          </w:p>
        </w:tc>
      </w:tr>
      <w:tr w:rsidR="00D9531B" w:rsidRPr="00520783" w:rsidTr="0031724A">
        <w:trPr>
          <w:cantSplit/>
          <w:trHeight w:val="1028"/>
        </w:trPr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прибу-ття</w:t>
            </w:r>
          </w:p>
        </w:tc>
        <w:tc>
          <w:tcPr>
            <w:tcW w:w="567" w:type="dxa"/>
            <w:textDirection w:val="btLr"/>
          </w:tcPr>
          <w:p w:rsidR="00D9531B" w:rsidRPr="0031724A" w:rsidRDefault="00D9531B" w:rsidP="0031724A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стоянка, хв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відпра-влення</w:t>
            </w:r>
          </w:p>
        </w:tc>
        <w:tc>
          <w:tcPr>
            <w:tcW w:w="1057" w:type="dxa"/>
            <w:vMerge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385" w:type="dxa"/>
            <w:vMerge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  <w:vMerge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прибу-ття</w:t>
            </w:r>
          </w:p>
        </w:tc>
        <w:tc>
          <w:tcPr>
            <w:tcW w:w="567" w:type="dxa"/>
            <w:textDirection w:val="btLr"/>
          </w:tcPr>
          <w:p w:rsidR="00D9531B" w:rsidRPr="0031724A" w:rsidRDefault="00D9531B" w:rsidP="0031724A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стоянка ,хв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відпра-влення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05:45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 xml:space="preserve">Канів 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07:45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05:46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05:47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Канів пл.</w:t>
            </w:r>
            <w:bookmarkStart w:id="0" w:name="_GoBack"/>
            <w:bookmarkEnd w:id="0"/>
            <w:r w:rsidRPr="0031724A">
              <w:rPr>
                <w:sz w:val="22"/>
                <w:szCs w:val="22"/>
                <w:lang w:val="uk-UA"/>
              </w:rPr>
              <w:t>Шевченка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43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07:43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07:44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05:49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05:50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Канів муз.Т.Г.Шевченка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41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07:40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07:41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06:05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06:06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16,4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Пекарі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27,6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07:24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07:25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06:10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06:11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19,4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Хутір Хмільна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24,6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07:19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07:20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06:15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06:16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22,0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 xml:space="preserve">Хмільна 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07:14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07:15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06:20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06:21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25,0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Кононча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07:09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07:10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06:25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06:26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28,2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Гамарня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15,8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07:04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07:05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06:31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06:32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31,7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Бабичі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-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06:36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06:37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35,7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Межирич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8,3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06:53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06:54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06:45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Лука до кінця села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06:45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16:30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 xml:space="preserve">Канів 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18:30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16:31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16:32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Канів пл..Шевченка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43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18:28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18:29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16:32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16:35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Канів муз.Т.Г.Шевченка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41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18:25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18:26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16:50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16:51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16,4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Пекарі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27,6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18:09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18:10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16:55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16:56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19,4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Хутір Хмільна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24,6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18:04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18:05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17:00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17:01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22,0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 xml:space="preserve">Хмільна 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22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17:59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18:00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17:05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17:06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25,0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Кононча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17:54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17:55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17:10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17:11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28,2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Гамарня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15,8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17:49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17:50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17:16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17:17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31,7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Бабичі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-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17:21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17:22</w:t>
            </w: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35,7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Межирич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8,3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17:38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17:39</w:t>
            </w:r>
          </w:p>
        </w:tc>
      </w:tr>
      <w:tr w:rsidR="00D9531B" w:rsidRPr="00520783" w:rsidTr="0031724A">
        <w:tc>
          <w:tcPr>
            <w:tcW w:w="92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17:30</w:t>
            </w: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6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5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2385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Лука до кінця села</w:t>
            </w:r>
          </w:p>
        </w:tc>
        <w:tc>
          <w:tcPr>
            <w:tcW w:w="1103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006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80" w:type="dxa"/>
          </w:tcPr>
          <w:p w:rsidR="00D9531B" w:rsidRPr="0031724A" w:rsidRDefault="00D9531B" w:rsidP="0031724A">
            <w:pPr>
              <w:jc w:val="center"/>
              <w:rPr>
                <w:sz w:val="22"/>
                <w:szCs w:val="22"/>
                <w:lang w:val="uk-UA"/>
              </w:rPr>
            </w:pPr>
            <w:r w:rsidRPr="0031724A">
              <w:rPr>
                <w:sz w:val="22"/>
                <w:szCs w:val="22"/>
                <w:lang w:val="uk-UA"/>
              </w:rPr>
              <w:t>17:30</w:t>
            </w:r>
          </w:p>
        </w:tc>
      </w:tr>
    </w:tbl>
    <w:p w:rsidR="00D9531B" w:rsidRPr="000D6863" w:rsidRDefault="00D9531B" w:rsidP="00463855">
      <w:pPr>
        <w:rPr>
          <w:sz w:val="22"/>
          <w:szCs w:val="22"/>
          <w:lang w:val="uk-UA"/>
        </w:rPr>
      </w:pPr>
    </w:p>
    <w:p w:rsidR="00D9531B" w:rsidRDefault="00D9531B" w:rsidP="004638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Виконується ТОВ «М+М»  </w:t>
      </w:r>
      <w:r w:rsidRPr="00F7094A">
        <w:rPr>
          <w:sz w:val="28"/>
          <w:szCs w:val="28"/>
          <w:lang w:val="uk-UA"/>
        </w:rPr>
        <w:t>автобусами</w:t>
      </w:r>
      <w:r>
        <w:rPr>
          <w:sz w:val="28"/>
          <w:szCs w:val="28"/>
          <w:lang w:val="uk-UA"/>
        </w:rPr>
        <w:t xml:space="preserve">: ПАЗ, БАЗ, </w:t>
      </w:r>
      <w:r w:rsidRPr="00736783">
        <w:rPr>
          <w:sz w:val="28"/>
          <w:szCs w:val="28"/>
          <w:lang w:val="uk-UA"/>
        </w:rPr>
        <w:t xml:space="preserve">ATAMAN </w:t>
      </w:r>
      <w:r>
        <w:rPr>
          <w:sz w:val="28"/>
          <w:szCs w:val="28"/>
          <w:lang w:val="uk-UA"/>
        </w:rPr>
        <w:t xml:space="preserve">, </w:t>
      </w:r>
      <w:r w:rsidRPr="00634C02">
        <w:rPr>
          <w:sz w:val="28"/>
          <w:szCs w:val="28"/>
          <w:lang w:val="uk-UA"/>
        </w:rPr>
        <w:t xml:space="preserve">I-VAN  </w:t>
      </w:r>
    </w:p>
    <w:p w:rsidR="00D9531B" w:rsidRPr="00F7094A" w:rsidRDefault="00D9531B" w:rsidP="00463855">
      <w:pPr>
        <w:rPr>
          <w:sz w:val="28"/>
          <w:szCs w:val="28"/>
          <w:lang w:val="uk-UA"/>
        </w:rPr>
      </w:pPr>
      <w:r w:rsidRPr="00F7094A">
        <w:rPr>
          <w:sz w:val="28"/>
          <w:szCs w:val="28"/>
          <w:lang w:val="uk-UA"/>
        </w:rPr>
        <w:t xml:space="preserve">Розклад руху введений </w:t>
      </w:r>
      <w:r>
        <w:rPr>
          <w:sz w:val="28"/>
          <w:szCs w:val="28"/>
          <w:lang w:val="uk-UA"/>
        </w:rPr>
        <w:t>з __________________</w:t>
      </w:r>
    </w:p>
    <w:p w:rsidR="00D9531B" w:rsidRPr="00F7094A" w:rsidRDefault="00D9531B" w:rsidP="0046385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Виконується: щоденно </w:t>
      </w:r>
    </w:p>
    <w:p w:rsidR="00D9531B" w:rsidRDefault="00D9531B" w:rsidP="00463855">
      <w:pPr>
        <w:rPr>
          <w:sz w:val="28"/>
          <w:szCs w:val="28"/>
          <w:lang w:val="uk-UA"/>
        </w:rPr>
      </w:pPr>
      <w:r w:rsidRPr="00F7094A">
        <w:rPr>
          <w:sz w:val="28"/>
          <w:szCs w:val="28"/>
          <w:lang w:val="uk-UA"/>
        </w:rPr>
        <w:t xml:space="preserve">Пільгові дні: </w:t>
      </w:r>
      <w:r>
        <w:rPr>
          <w:sz w:val="28"/>
          <w:szCs w:val="28"/>
          <w:lang w:val="uk-UA"/>
        </w:rPr>
        <w:t xml:space="preserve">п’ятниця, неділя </w:t>
      </w:r>
    </w:p>
    <w:p w:rsidR="00D9531B" w:rsidRDefault="00D9531B" w:rsidP="00463855">
      <w:pPr>
        <w:rPr>
          <w:sz w:val="28"/>
          <w:szCs w:val="28"/>
          <w:lang w:val="uk-UA"/>
        </w:rPr>
      </w:pPr>
    </w:p>
    <w:p w:rsidR="00D9531B" w:rsidRPr="00463855" w:rsidRDefault="00D9531B">
      <w:pPr>
        <w:rPr>
          <w:lang w:val="uk-UA"/>
        </w:rPr>
      </w:pPr>
      <w:r>
        <w:rPr>
          <w:sz w:val="28"/>
          <w:szCs w:val="28"/>
          <w:lang w:val="uk-UA"/>
        </w:rPr>
        <w:t>Начальник автоколони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 Сіленко А.І.</w:t>
      </w:r>
    </w:p>
    <w:sectPr w:rsidR="00D9531B" w:rsidRPr="00463855" w:rsidSect="00D37B4C">
      <w:pgSz w:w="11906" w:h="16838"/>
      <w:pgMar w:top="71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855"/>
    <w:rsid w:val="000D6863"/>
    <w:rsid w:val="001268B1"/>
    <w:rsid w:val="00143B89"/>
    <w:rsid w:val="001D27BA"/>
    <w:rsid w:val="002715BE"/>
    <w:rsid w:val="0031724A"/>
    <w:rsid w:val="0034423C"/>
    <w:rsid w:val="00383F35"/>
    <w:rsid w:val="003B70B4"/>
    <w:rsid w:val="003F0077"/>
    <w:rsid w:val="00463855"/>
    <w:rsid w:val="004949E2"/>
    <w:rsid w:val="00495CBB"/>
    <w:rsid w:val="00520783"/>
    <w:rsid w:val="00634C02"/>
    <w:rsid w:val="00671ED3"/>
    <w:rsid w:val="0068063A"/>
    <w:rsid w:val="00736783"/>
    <w:rsid w:val="00A05276"/>
    <w:rsid w:val="00B961F8"/>
    <w:rsid w:val="00BF7486"/>
    <w:rsid w:val="00C9698B"/>
    <w:rsid w:val="00D06F5A"/>
    <w:rsid w:val="00D37B4C"/>
    <w:rsid w:val="00D9531B"/>
    <w:rsid w:val="00EF5930"/>
    <w:rsid w:val="00F10756"/>
    <w:rsid w:val="00F447B0"/>
    <w:rsid w:val="00F7094A"/>
    <w:rsid w:val="00FF1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85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63855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47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</TotalTime>
  <Pages>1</Pages>
  <Words>1170</Words>
  <Characters>668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ofis</dc:creator>
  <cp:keywords/>
  <dc:description/>
  <cp:lastModifiedBy>Victor</cp:lastModifiedBy>
  <cp:revision>19</cp:revision>
  <cp:lastPrinted>2021-01-21T09:44:00Z</cp:lastPrinted>
  <dcterms:created xsi:type="dcterms:W3CDTF">2013-10-03T08:59:00Z</dcterms:created>
  <dcterms:modified xsi:type="dcterms:W3CDTF">2021-01-28T09:36:00Z</dcterms:modified>
</cp:coreProperties>
</file>